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AFF67" w14:textId="77777777" w:rsidR="00EA5695" w:rsidRDefault="00EA5695" w:rsidP="00EA5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HOLME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22651000" w14:textId="77777777" w:rsidR="00EA5695" w:rsidRDefault="00EA5695" w:rsidP="00EA5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A2393F6" w14:textId="77777777" w:rsidR="00EA5695" w:rsidRDefault="00EA5695" w:rsidP="00EA569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F0148A" w14:textId="77777777" w:rsidR="00EA5695" w:rsidRDefault="00EA5695" w:rsidP="00EA569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50D99C" w14:textId="77777777" w:rsidR="00EA5695" w:rsidRDefault="00EA5695" w:rsidP="00EA5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2B90998" w14:textId="77777777" w:rsidR="00EA5695" w:rsidRDefault="00EA5695" w:rsidP="00EA569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p.259)</w:t>
      </w:r>
    </w:p>
    <w:p w14:paraId="0FB1D07B" w14:textId="77777777" w:rsidR="00EA5695" w:rsidRDefault="00EA5695" w:rsidP="00EA5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397C45F" w14:textId="77777777" w:rsidR="00EA5695" w:rsidRDefault="00EA5695" w:rsidP="00EA569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553824" w14:textId="77777777" w:rsidR="00EA5695" w:rsidRDefault="00EA5695" w:rsidP="00EA569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7AFCB" w14:textId="77777777" w:rsidR="00EA5695" w:rsidRDefault="00EA5695" w:rsidP="00EA5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2023</w:t>
      </w:r>
    </w:p>
    <w:p w14:paraId="3A4726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CBD53" w14:textId="77777777" w:rsidR="00EA5695" w:rsidRDefault="00EA5695" w:rsidP="009139A6">
      <w:r>
        <w:separator/>
      </w:r>
    </w:p>
  </w:endnote>
  <w:endnote w:type="continuationSeparator" w:id="0">
    <w:p w14:paraId="338BA4B5" w14:textId="77777777" w:rsidR="00EA5695" w:rsidRDefault="00EA56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BD9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586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DCA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577AC" w14:textId="77777777" w:rsidR="00EA5695" w:rsidRDefault="00EA5695" w:rsidP="009139A6">
      <w:r>
        <w:separator/>
      </w:r>
    </w:p>
  </w:footnote>
  <w:footnote w:type="continuationSeparator" w:id="0">
    <w:p w14:paraId="15C58D5A" w14:textId="77777777" w:rsidR="00EA5695" w:rsidRDefault="00EA56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DF1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B0D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20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69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A569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C106F"/>
  <w15:chartTrackingRefBased/>
  <w15:docId w15:val="{B0AA870F-BBA8-484E-89E7-BBFCDD91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69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2024-07-27T06:41:00Z</dcterms:created>
  <dcterms:modified xsi:type="dcterms:W3CDTF">2024-07-27T06:41:00Z</dcterms:modified>
</cp:coreProperties>
</file>